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6C84AA55" w14:textId="6F8BA89B" w:rsidR="009C7EB5" w:rsidRDefault="152DE45A" w:rsidP="009C7EB5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C7EB5" w:rsidRPr="00321339" w14:paraId="419A5CBA" w14:textId="77777777" w:rsidTr="00F52A15">
        <w:tc>
          <w:tcPr>
            <w:tcW w:w="4957" w:type="dxa"/>
            <w:shd w:val="clear" w:color="auto" w:fill="B4C6E7"/>
          </w:tcPr>
          <w:p w14:paraId="38876AA0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3E125DC2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61A3A8F3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5E956B6F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25477684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C7EB5" w:rsidRPr="00321339" w14:paraId="21B797BE" w14:textId="77777777" w:rsidTr="00F52A15">
        <w:trPr>
          <w:trHeight w:val="1042"/>
        </w:trPr>
        <w:tc>
          <w:tcPr>
            <w:tcW w:w="4957" w:type="dxa"/>
          </w:tcPr>
          <w:p w14:paraId="59E41CF1" w14:textId="77777777" w:rsidR="009C7EB5" w:rsidRPr="0082395E" w:rsidRDefault="009C7EB5" w:rsidP="00F52A15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F372D6F" w14:textId="77777777" w:rsidR="009C7EB5" w:rsidRPr="0082395E" w:rsidRDefault="009C7EB5" w:rsidP="00F52A15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frezowanie CNC</w:t>
            </w:r>
          </w:p>
        </w:tc>
        <w:tc>
          <w:tcPr>
            <w:tcW w:w="3969" w:type="dxa"/>
          </w:tcPr>
          <w:p w14:paraId="22D6B3AC" w14:textId="77777777" w:rsidR="009C7EB5" w:rsidRPr="0082395E" w:rsidRDefault="009C7EB5" w:rsidP="00F52A15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01E50" w14:textId="77777777" w:rsidR="00B741D0" w:rsidRDefault="00B741D0">
      <w:r>
        <w:separator/>
      </w:r>
    </w:p>
  </w:endnote>
  <w:endnote w:type="continuationSeparator" w:id="0">
    <w:p w14:paraId="6E490A46" w14:textId="77777777" w:rsidR="00B741D0" w:rsidRDefault="00B7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1BA7B" w14:textId="77777777" w:rsidR="00B741D0" w:rsidRDefault="00B741D0">
      <w:r>
        <w:separator/>
      </w:r>
    </w:p>
  </w:footnote>
  <w:footnote w:type="continuationSeparator" w:id="0">
    <w:p w14:paraId="1B0F28CC" w14:textId="77777777" w:rsidR="00B741D0" w:rsidRDefault="00B74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C7D43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1DF8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0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